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B5" w:rsidRDefault="001211B5" w:rsidP="001211B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公司专利权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1211B5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1211B5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营业执照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both"/>
              <w:rPr>
                <w:kern w:val="2"/>
                <w:sz w:val="18"/>
                <w:szCs w:val="18"/>
              </w:rPr>
            </w:pPr>
            <w:r w:rsidRPr="007E18BC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11B5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法定代表人的身份证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both"/>
              <w:rPr>
                <w:kern w:val="2"/>
                <w:sz w:val="18"/>
                <w:szCs w:val="18"/>
              </w:rPr>
            </w:pPr>
            <w:r w:rsidRPr="007E18BC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11B5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法人授权委托书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11B5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委托代理人身份证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11B5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专利权凭证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Pr="007E18BC" w:rsidRDefault="001211B5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 w:rsidRPr="007E18BC">
              <w:rPr>
                <w:rFonts w:hint="eastAsia"/>
                <w:kern w:val="2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1211B5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both"/>
              <w:rPr>
                <w:kern w:val="2"/>
                <w:sz w:val="18"/>
                <w:szCs w:val="18"/>
              </w:rPr>
            </w:pPr>
            <w:r w:rsidRPr="007E18BC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1211B5" w:rsidRDefault="001211B5" w:rsidP="001211B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1211B5" w:rsidRDefault="001211B5" w:rsidP="007E18B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自然人专利权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1211B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1211B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both"/>
              <w:rPr>
                <w:kern w:val="2"/>
                <w:sz w:val="18"/>
                <w:szCs w:val="18"/>
              </w:rPr>
            </w:pPr>
            <w:r w:rsidRPr="00B22174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11B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专利权凭证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both"/>
              <w:rPr>
                <w:kern w:val="2"/>
                <w:sz w:val="18"/>
                <w:szCs w:val="18"/>
              </w:rPr>
            </w:pPr>
            <w:r w:rsidRPr="00B22174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11B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both"/>
              <w:rPr>
                <w:kern w:val="2"/>
                <w:sz w:val="18"/>
                <w:szCs w:val="18"/>
              </w:rPr>
            </w:pPr>
            <w:r w:rsidRPr="00B22174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1211B5" w:rsidRDefault="001211B5" w:rsidP="000B0B0D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1211B5" w:rsidRDefault="001211B5" w:rsidP="000B0B0D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1211B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1211B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1211B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1211B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B5" w:rsidRDefault="001211B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211B5" w:rsidRDefault="001211B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1211B5" w:rsidRDefault="001211B5" w:rsidP="00FF37A1">
      <w:pPr>
        <w:rPr>
          <w:rFonts w:cs="Times New Roman"/>
        </w:rPr>
      </w:pPr>
    </w:p>
    <w:p w:rsidR="001211B5" w:rsidRDefault="001211B5" w:rsidP="00FF37A1">
      <w:pPr>
        <w:rPr>
          <w:rFonts w:cs="Times New Roman"/>
        </w:rPr>
      </w:pPr>
    </w:p>
    <w:p w:rsidR="001211B5" w:rsidRDefault="001211B5" w:rsidP="00FF37A1">
      <w:pPr>
        <w:rPr>
          <w:rFonts w:cs="Times New Roman"/>
        </w:rPr>
      </w:pPr>
    </w:p>
    <w:p w:rsidR="001211B5" w:rsidRDefault="001211B5" w:rsidP="00FF37A1">
      <w:pPr>
        <w:rPr>
          <w:rFonts w:cs="Times New Roman"/>
        </w:rPr>
      </w:pPr>
    </w:p>
    <w:p w:rsidR="001211B5" w:rsidRDefault="001211B5" w:rsidP="00FF37A1">
      <w:pPr>
        <w:rPr>
          <w:rFonts w:cs="Times New Roman"/>
        </w:rPr>
      </w:pPr>
    </w:p>
    <w:p w:rsidR="001211B5" w:rsidRPr="00FF37A1" w:rsidRDefault="001211B5" w:rsidP="00FF37A1">
      <w:pPr>
        <w:rPr>
          <w:rFonts w:cs="Times New Roman"/>
        </w:rPr>
      </w:pPr>
    </w:p>
    <w:sectPr w:rsidR="001211B5" w:rsidRPr="00FF37A1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1B5" w:rsidRDefault="001211B5" w:rsidP="0010637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211B5" w:rsidRDefault="001211B5" w:rsidP="0010637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1B5" w:rsidRDefault="001211B5" w:rsidP="0010637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211B5" w:rsidRDefault="001211B5" w:rsidP="0010637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5BD9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0B0D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06376"/>
    <w:rsid w:val="00110E42"/>
    <w:rsid w:val="00111E11"/>
    <w:rsid w:val="00113086"/>
    <w:rsid w:val="001172F1"/>
    <w:rsid w:val="00120622"/>
    <w:rsid w:val="001211B5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165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7A1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657F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01B2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18BC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2DD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424C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2174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5BD9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D32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2BA4"/>
    <w:rsid w:val="00D932DA"/>
    <w:rsid w:val="00D941CF"/>
    <w:rsid w:val="00D94252"/>
    <w:rsid w:val="00D942C6"/>
    <w:rsid w:val="00D94A60"/>
    <w:rsid w:val="00D9689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1701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0B22"/>
    <w:rsid w:val="00E310D3"/>
    <w:rsid w:val="00E3114B"/>
    <w:rsid w:val="00E31868"/>
    <w:rsid w:val="00E34272"/>
    <w:rsid w:val="00E342ED"/>
    <w:rsid w:val="00E3459C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2B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678A7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7A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376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0637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0637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06376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63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56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143</Words>
  <Characters>819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2018-07-21T11:32:00Z</dcterms:created>
  <dcterms:modified xsi:type="dcterms:W3CDTF">2018-08-04T06:20:00Z</dcterms:modified>
</cp:coreProperties>
</file>